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6C7" w:rsidRDefault="001366C7" w:rsidP="00C066AC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rPr>
          <w:sz w:val="26"/>
        </w:rPr>
      </w:pPr>
    </w:p>
    <w:p w:rsidR="001366C7" w:rsidRDefault="001366C7" w:rsidP="00C066AC">
      <w:pPr>
        <w:pStyle w:val="BodyText"/>
        <w:keepNext/>
        <w:spacing w:before="8"/>
        <w:rPr>
          <w:sz w:val="32"/>
        </w:rPr>
      </w:pPr>
    </w:p>
    <w:p w:rsidR="001366C7" w:rsidRDefault="001366C7" w:rsidP="00C066AC">
      <w:pPr>
        <w:pStyle w:val="Heading11"/>
        <w:keepNext/>
        <w:spacing w:line="360" w:lineRule="auto"/>
        <w:ind w:left="848" w:right="525" w:firstLine="1846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</w:p>
    <w:p w:rsidR="001366C7" w:rsidRDefault="001366C7" w:rsidP="00C066AC">
      <w:pPr>
        <w:keepNext/>
        <w:spacing w:line="360" w:lineRule="auto"/>
        <w:ind w:left="428" w:right="313"/>
        <w:jc w:val="center"/>
        <w:rPr>
          <w:b/>
          <w:sz w:val="24"/>
        </w:rPr>
      </w:pPr>
      <w:r>
        <w:rPr>
          <w:b/>
          <w:sz w:val="24"/>
        </w:rPr>
        <w:t xml:space="preserve">для учащихся 11 класса муниципального этапа всероссийской олимпиады школьников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1366C7" w:rsidRDefault="001366C7" w:rsidP="00C066AC">
      <w:pPr>
        <w:pStyle w:val="Heading11"/>
        <w:keepNext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1366C7" w:rsidRDefault="001366C7" w:rsidP="00C066AC">
      <w:pPr>
        <w:keepNext/>
        <w:jc w:val="center"/>
        <w:rPr>
          <w:sz w:val="24"/>
        </w:rPr>
        <w:sectPr w:rsidR="001366C7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1366C7" w:rsidRDefault="001366C7" w:rsidP="00C066AC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11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1366C7" w:rsidRDefault="001366C7" w:rsidP="00C066AC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1366C7" w:rsidRDefault="001366C7" w:rsidP="00C066AC">
      <w:pPr>
        <w:pStyle w:val="BodyText"/>
        <w:keepNext/>
        <w:rPr>
          <w:b/>
          <w:sz w:val="26"/>
        </w:rPr>
      </w:pPr>
    </w:p>
    <w:p w:rsidR="001366C7" w:rsidRDefault="001366C7" w:rsidP="00C066AC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1366C7" w:rsidRDefault="001366C7" w:rsidP="00C066AC">
      <w:pPr>
        <w:pStyle w:val="BodyText"/>
        <w:keepNext/>
        <w:spacing w:before="11"/>
        <w:rPr>
          <w:b/>
          <w:sz w:val="31"/>
        </w:rPr>
      </w:pPr>
    </w:p>
    <w:p w:rsidR="001366C7" w:rsidRPr="002650E6" w:rsidRDefault="001366C7" w:rsidP="00027650">
      <w:pPr>
        <w:pStyle w:val="Heading11"/>
        <w:jc w:val="both"/>
      </w:pPr>
      <w:r w:rsidRPr="002650E6">
        <w:t xml:space="preserve">ЗАДАНИЕ </w:t>
      </w:r>
      <w:r>
        <w:t>1</w:t>
      </w:r>
      <w:r w:rsidRPr="002650E6">
        <w:t>.</w:t>
      </w:r>
    </w:p>
    <w:p w:rsidR="001366C7" w:rsidRPr="002650E6" w:rsidRDefault="001366C7" w:rsidP="00027650">
      <w:pPr>
        <w:pStyle w:val="Heading11"/>
        <w:jc w:val="both"/>
      </w:pP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 xml:space="preserve">в правую графу </w:t>
      </w:r>
      <w:r w:rsidRPr="002650E6">
        <w:rPr>
          <w:color w:val="000000"/>
          <w:sz w:val="24"/>
          <w:szCs w:val="24"/>
          <w:lang w:eastAsia="ru-RU"/>
        </w:rPr>
        <w:t>таблицы меры, которые помогут предупредить появление данных вредных привычек.</w:t>
      </w: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1366C7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4415A4">
            <w:pPr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1366C7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Повысить штрафы за курение в неположенных местах.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Запрет и профилактика со стороны родителей.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Моральное и материальное поощрение некурящих сотрудников со стороны работодателя.</w:t>
            </w:r>
          </w:p>
        </w:tc>
      </w:tr>
      <w:tr w:rsidR="001366C7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Детально знакомить учащихся школ с последствиями употребления алкоголя для организма человека.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Пропаганда здорового образа жизни.</w:t>
            </w:r>
          </w:p>
        </w:tc>
      </w:tr>
      <w:tr w:rsidR="001366C7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Получать достоверную информацию о вреде.</w:t>
            </w:r>
          </w:p>
          <w:p w:rsidR="001366C7" w:rsidRPr="002650E6" w:rsidRDefault="001366C7" w:rsidP="00027650">
            <w:pPr>
              <w:pStyle w:val="ListParagraph"/>
              <w:widowControl/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Знакомить учащихся школ с психологическими, физиологическими и социальными последствиями употребления наркотиков.</w:t>
            </w:r>
          </w:p>
        </w:tc>
      </w:tr>
    </w:tbl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b/>
          <w:color w:val="000000"/>
          <w:sz w:val="24"/>
          <w:szCs w:val="24"/>
          <w:lang w:eastAsia="ru-RU"/>
        </w:rPr>
        <w:t>Оценка задания</w:t>
      </w:r>
      <w:r w:rsidRPr="002650E6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 9 баллов, при этом:</w:t>
      </w: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три и более меры по каждому пункту начисляется по 3 балла;</w:t>
      </w: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две меры по каждому пункту начисляется 2 балла;</w:t>
      </w:r>
    </w:p>
    <w:p w:rsidR="001366C7" w:rsidRPr="002650E6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одну меру по каждому пункту начисляется 1 балл;</w:t>
      </w:r>
    </w:p>
    <w:p w:rsidR="001366C7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Pr="00937CE4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745068" w:rsidRDefault="001366C7" w:rsidP="00027650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2.</w:t>
      </w:r>
    </w:p>
    <w:p w:rsidR="001366C7" w:rsidRPr="00745068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 w:rsidRPr="00FF5F9F">
        <w:rPr>
          <w:color w:val="000000"/>
          <w:sz w:val="24"/>
          <w:szCs w:val="24"/>
          <w:u w:val="single"/>
          <w:lang w:eastAsia="ru-RU"/>
        </w:rPr>
        <w:t>насоса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 w:rsidRPr="00FF5F9F">
        <w:rPr>
          <w:color w:val="000000"/>
          <w:sz w:val="24"/>
          <w:szCs w:val="24"/>
          <w:u w:val="single"/>
          <w:lang w:eastAsia="ru-RU"/>
        </w:rPr>
        <w:t>кровь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 w:rsidRPr="00FF5F9F">
        <w:rPr>
          <w:color w:val="000000"/>
          <w:sz w:val="24"/>
          <w:szCs w:val="24"/>
          <w:u w:val="single"/>
          <w:lang w:eastAsia="ru-RU"/>
        </w:rPr>
        <w:t>физической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увеличиваю</w:t>
      </w:r>
      <w:r w:rsidRPr="00FF5F9F">
        <w:rPr>
          <w:color w:val="000000"/>
          <w:sz w:val="24"/>
          <w:szCs w:val="24"/>
          <w:u w:val="single"/>
          <w:lang w:eastAsia="ru-RU"/>
        </w:rPr>
        <w:t>тся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 w:rsidRPr="00FF5F9F">
        <w:rPr>
          <w:color w:val="000000"/>
          <w:sz w:val="24"/>
          <w:szCs w:val="24"/>
          <w:u w:val="single"/>
          <w:lang w:eastAsia="ru-RU"/>
        </w:rPr>
        <w:t>мышцы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1366C7" w:rsidRPr="00745068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745068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1366C7" w:rsidRPr="00745068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745068">
        <w:rPr>
          <w:color w:val="000000"/>
          <w:sz w:val="24"/>
          <w:szCs w:val="24"/>
          <w:lang w:eastAsia="ru-RU"/>
        </w:rPr>
        <w:t xml:space="preserve"> балла;</w:t>
      </w:r>
    </w:p>
    <w:p w:rsidR="001366C7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Pr="00745068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48427D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3</w:t>
      </w:r>
      <w:r w:rsidRPr="00155DA3">
        <w:rPr>
          <w:b/>
          <w:color w:val="000000"/>
          <w:sz w:val="24"/>
          <w:szCs w:val="24"/>
          <w:lang w:eastAsia="ru-RU"/>
        </w:rPr>
        <w:t>.</w:t>
      </w: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 xml:space="preserve"> Какого числа отмечается Всемирный день гражданской обороны? Почему именно эта дата была принята в данном качестве?</w:t>
      </w: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Возможный вариант ответа:</w:t>
      </w: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Всемирный день гражданской обороны отмечается в странах — членах Международной организации гражданской обороны (МОГО) — с целью пропаганды знаний о гражданской обороне и поднятия престижа национальных служб спасения. День 1 марта выбран не случайно. Именно в этот день в 1972 году вступил в силу Устав МОГО.</w:t>
      </w:r>
    </w:p>
    <w:p w:rsidR="001366C7" w:rsidRPr="00155DA3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>Оценка задания.</w:t>
      </w:r>
      <w:r w:rsidRPr="00155DA3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17</w:t>
      </w:r>
      <w:r w:rsidRPr="00155DA3">
        <w:rPr>
          <w:color w:val="000000"/>
          <w:sz w:val="24"/>
          <w:szCs w:val="24"/>
          <w:lang w:eastAsia="ru-RU"/>
        </w:rPr>
        <w:t xml:space="preserve"> баллов, при этом при отсутствии правильных ответов баллы не начисляются.</w:t>
      </w:r>
    </w:p>
    <w:p w:rsidR="001366C7" w:rsidRPr="00745068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48427D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164C7B" w:rsidRDefault="001366C7" w:rsidP="00027650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4</w:t>
      </w:r>
      <w:r w:rsidRPr="00164C7B">
        <w:rPr>
          <w:b/>
          <w:color w:val="000000"/>
          <w:sz w:val="24"/>
          <w:szCs w:val="24"/>
          <w:lang w:eastAsia="ru-RU"/>
        </w:rPr>
        <w:t>.</w:t>
      </w:r>
    </w:p>
    <w:p w:rsidR="001366C7" w:rsidRDefault="001366C7" w:rsidP="00027650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1366C7" w:rsidRPr="00320631" w:rsidRDefault="001366C7" w:rsidP="00027650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1366C7" w:rsidRPr="00320631" w:rsidRDefault="001366C7" w:rsidP="00027650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 w:rsidRPr="00320631">
        <w:rPr>
          <w:color w:val="000000"/>
          <w:sz w:val="24"/>
          <w:szCs w:val="24"/>
          <w:u w:val="single"/>
          <w:lang w:eastAsia="ru-RU"/>
        </w:rPr>
        <w:t>проходимости 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 w:rsidRPr="00320631">
        <w:rPr>
          <w:color w:val="000000"/>
          <w:sz w:val="24"/>
          <w:szCs w:val="24"/>
          <w:u w:val="single"/>
          <w:lang w:eastAsia="ru-RU"/>
        </w:rPr>
        <w:t>кровотечения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 w:rsidRPr="00320631">
        <w:rPr>
          <w:color w:val="000000"/>
          <w:sz w:val="24"/>
          <w:szCs w:val="24"/>
          <w:u w:val="single"/>
          <w:lang w:eastAsia="ru-RU"/>
        </w:rPr>
        <w:t>ранения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 w:rsidRPr="00320631">
        <w:rPr>
          <w:color w:val="000000"/>
          <w:sz w:val="24"/>
          <w:szCs w:val="24"/>
          <w:u w:val="single"/>
          <w:lang w:eastAsia="ru-RU"/>
        </w:rPr>
        <w:t>ужаливания ядовитых животных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1366C7" w:rsidRPr="00320631" w:rsidRDefault="001366C7" w:rsidP="00027650">
      <w:pPr>
        <w:pStyle w:val="ListParagraph"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 w:rsidRPr="00320631">
        <w:rPr>
          <w:color w:val="000000"/>
          <w:sz w:val="24"/>
          <w:szCs w:val="24"/>
          <w:u w:val="single"/>
          <w:lang w:eastAsia="ru-RU"/>
        </w:rPr>
        <w:t>психологические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 w:rsidRPr="00320631">
        <w:rPr>
          <w:color w:val="000000"/>
          <w:sz w:val="24"/>
          <w:szCs w:val="24"/>
          <w:u w:val="single"/>
          <w:lang w:eastAsia="ru-RU"/>
        </w:rPr>
        <w:t>стресс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36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5</w:t>
      </w:r>
      <w:r w:rsidRPr="00155DA3">
        <w:rPr>
          <w:b/>
          <w:color w:val="000000"/>
          <w:sz w:val="24"/>
          <w:szCs w:val="24"/>
          <w:lang w:eastAsia="ru-RU"/>
        </w:rPr>
        <w:t>.</w:t>
      </w:r>
    </w:p>
    <w:p w:rsidR="001366C7" w:rsidRPr="00155DA3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4.6pt;margin-top:338.1pt;width:36.7pt;height:0;z-index:251659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29" type="#_x0000_t32" style="position:absolute;left:0;text-align:left;margin-left:-4.6pt;margin-top:194.1pt;width:36.7pt;height:103.2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0" type="#_x0000_t32" style="position:absolute;left:0;text-align:left;margin-left:-4.6pt;margin-top:162.85pt;width:36.7pt;height:77.45pt;z-index:25166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-4.6pt;margin-top:50.8pt;width:36.7pt;height:254.05pt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-4.6pt;margin-top:156.1pt;width:36.7pt;height:91pt;flip:y;z-index:251663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left:0;text-align:left;margin-left:-4.6pt;margin-top:12.75pt;width:36.7pt;height:177.3pt;flip:y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left:0;text-align:left;margin-left:-4.6pt;margin-top:50.8pt;width:36.7pt;height:39.4pt;flip: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35" type="#_x0000_t32" style="position:absolute;left:0;text-align:left;margin-left:-4.6pt;margin-top:5.95pt;width:36.7pt;height:101.25pt;z-index:2516664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1366C7" w:rsidRPr="00155DA3" w:rsidTr="004415A4">
        <w:trPr>
          <w:trHeight w:val="207"/>
        </w:trPr>
        <w:tc>
          <w:tcPr>
            <w:tcW w:w="2983" w:type="dxa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1366C7" w:rsidRPr="00155DA3" w:rsidRDefault="001366C7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1366C7" w:rsidRPr="00155DA3" w:rsidRDefault="001366C7" w:rsidP="00027650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Pr="00155DA3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b/>
          <w:color w:val="000000"/>
          <w:sz w:val="24"/>
          <w:szCs w:val="24"/>
          <w:lang w:eastAsia="ru-RU"/>
        </w:rPr>
        <w:t>Оценка задания.</w:t>
      </w:r>
      <w:r w:rsidRPr="00155DA3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32</w:t>
      </w:r>
      <w:r w:rsidRPr="00155DA3">
        <w:rPr>
          <w:color w:val="000000"/>
          <w:sz w:val="24"/>
          <w:szCs w:val="24"/>
          <w:lang w:eastAsia="ru-RU"/>
        </w:rPr>
        <w:t xml:space="preserve"> балл</w:t>
      </w:r>
      <w:r>
        <w:rPr>
          <w:color w:val="000000"/>
          <w:sz w:val="24"/>
          <w:szCs w:val="24"/>
          <w:lang w:eastAsia="ru-RU"/>
        </w:rPr>
        <w:t>а</w:t>
      </w:r>
      <w:r w:rsidRPr="00155DA3">
        <w:rPr>
          <w:color w:val="000000"/>
          <w:sz w:val="24"/>
          <w:szCs w:val="24"/>
          <w:lang w:eastAsia="ru-RU"/>
        </w:rPr>
        <w:t>, при этом:</w:t>
      </w:r>
    </w:p>
    <w:p w:rsidR="001366C7" w:rsidRPr="00155DA3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4F3ADE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6</w:t>
      </w:r>
      <w:r w:rsidRPr="004F3ADE">
        <w:rPr>
          <w:b/>
          <w:color w:val="000000"/>
          <w:sz w:val="24"/>
          <w:szCs w:val="24"/>
          <w:lang w:eastAsia="ru-RU"/>
        </w:rPr>
        <w:t>.</w:t>
      </w: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4F3ADE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1366C7" w:rsidTr="0001017C">
        <w:tc>
          <w:tcPr>
            <w:tcW w:w="9571" w:type="dxa"/>
            <w:gridSpan w:val="3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1366C7" w:rsidRPr="00EE0A1A" w:rsidTr="0001017C">
        <w:tc>
          <w:tcPr>
            <w:tcW w:w="3190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Методы психологического воздействия</w:t>
            </w:r>
          </w:p>
        </w:tc>
        <w:tc>
          <w:tcPr>
            <w:tcW w:w="3191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1366C7" w:rsidRPr="00EE0A1A" w:rsidTr="0001017C">
        <w:tc>
          <w:tcPr>
            <w:tcW w:w="3190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Убийства, избиения, пытки</w:t>
            </w:r>
          </w:p>
        </w:tc>
        <w:tc>
          <w:tcPr>
            <w:tcW w:w="3190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Нанесение материального ущерба государству и гражданам.</w:t>
            </w:r>
          </w:p>
        </w:tc>
      </w:tr>
    </w:tbl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9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4F3ADE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7819DB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7</w:t>
      </w:r>
      <w:r w:rsidRPr="007819DB">
        <w:rPr>
          <w:b/>
          <w:color w:val="000000"/>
          <w:sz w:val="24"/>
          <w:szCs w:val="24"/>
          <w:lang w:eastAsia="ru-RU"/>
        </w:rPr>
        <w:t>.</w:t>
      </w:r>
    </w:p>
    <w:p w:rsidR="001366C7" w:rsidRPr="007819DB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7819DB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1366C7" w:rsidRPr="007819DB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1366C7" w:rsidRPr="007819DB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1366C7" w:rsidRPr="007819DB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3.Отходы вредных производств</w:t>
            </w:r>
          </w:p>
        </w:tc>
      </w:tr>
      <w:tr w:rsidR="001366C7" w:rsidRPr="007819DB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4.Увеличение масштабов деятельности экстремистских групп</w:t>
            </w:r>
          </w:p>
        </w:tc>
      </w:tr>
    </w:tbl>
    <w:p w:rsidR="001366C7" w:rsidRPr="007819DB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7819DB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1366C7" w:rsidRPr="007819DB" w:rsidRDefault="001366C7" w:rsidP="00027650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1366C7" w:rsidRPr="007819DB" w:rsidRDefault="001366C7" w:rsidP="00027650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1366C7" w:rsidRPr="007819DB" w:rsidRDefault="001366C7" w:rsidP="00027650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1366C7" w:rsidRPr="007819DB" w:rsidRDefault="001366C7" w:rsidP="00027650">
      <w:pPr>
        <w:pStyle w:val="ListParagraph"/>
        <w:widowControl/>
        <w:numPr>
          <w:ilvl w:val="0"/>
          <w:numId w:val="20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1366C7" w:rsidRPr="007819DB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7819DB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>Оценка задания.</w:t>
      </w:r>
      <w:r w:rsidRPr="007819DB">
        <w:rPr>
          <w:color w:val="000000"/>
          <w:sz w:val="24"/>
          <w:szCs w:val="24"/>
          <w:lang w:eastAsia="ru-RU"/>
        </w:rPr>
        <w:t xml:space="preserve"> Максимальная оценка за правильно выпо</w:t>
      </w:r>
      <w:r>
        <w:rPr>
          <w:color w:val="000000"/>
          <w:sz w:val="24"/>
          <w:szCs w:val="24"/>
          <w:lang w:eastAsia="ru-RU"/>
        </w:rPr>
        <w:t>лненное задание – 8</w:t>
      </w:r>
      <w:r w:rsidRPr="007819DB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1366C7" w:rsidRPr="007819DB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1366C7" w:rsidRPr="00027650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027650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8</w:t>
      </w:r>
      <w:r w:rsidRPr="00027650">
        <w:rPr>
          <w:b/>
          <w:color w:val="000000"/>
          <w:sz w:val="24"/>
          <w:szCs w:val="24"/>
          <w:lang w:eastAsia="ru-RU"/>
        </w:rPr>
        <w:t>.</w:t>
      </w:r>
    </w:p>
    <w:p w:rsidR="001366C7" w:rsidRPr="00027650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027650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1366C7" w:rsidRPr="00027650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1366C7" w:rsidRPr="00027650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1366C7" w:rsidRPr="00027650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366C7" w:rsidRPr="00027650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1, 4, 5</w:t>
            </w:r>
          </w:p>
        </w:tc>
      </w:tr>
      <w:tr w:rsidR="001366C7" w:rsidRPr="00027650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366C7" w:rsidRPr="00027650" w:rsidTr="0001017C">
        <w:tc>
          <w:tcPr>
            <w:tcW w:w="4785" w:type="dxa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1366C7" w:rsidRPr="0001017C" w:rsidRDefault="001366C7" w:rsidP="0001017C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017C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1366C7" w:rsidRPr="00027650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027650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Список примеров: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Мошенничество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Истязание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Клевета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Присвоение или растрата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Шпионаж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Геноцид</w:t>
      </w:r>
    </w:p>
    <w:p w:rsidR="001366C7" w:rsidRPr="00027650" w:rsidRDefault="001366C7" w:rsidP="00027650">
      <w:pPr>
        <w:pStyle w:val="ListParagraph"/>
        <w:widowControl/>
        <w:numPr>
          <w:ilvl w:val="0"/>
          <w:numId w:val="21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Развод супругов</w:t>
      </w:r>
    </w:p>
    <w:p w:rsidR="001366C7" w:rsidRPr="00027650" w:rsidRDefault="001366C7" w:rsidP="00027650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1366C7" w:rsidRPr="00027650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b/>
          <w:color w:val="000000"/>
          <w:sz w:val="24"/>
          <w:szCs w:val="24"/>
          <w:lang w:eastAsia="ru-RU"/>
        </w:rPr>
        <w:t>Оценка задания.</w:t>
      </w:r>
      <w:r w:rsidRPr="00027650">
        <w:rPr>
          <w:color w:val="000000"/>
          <w:sz w:val="24"/>
          <w:szCs w:val="24"/>
          <w:lang w:eastAsia="ru-RU"/>
        </w:rPr>
        <w:t xml:space="preserve"> Максимальная оценка за пра</w:t>
      </w:r>
      <w:r>
        <w:rPr>
          <w:color w:val="000000"/>
          <w:sz w:val="24"/>
          <w:szCs w:val="24"/>
          <w:lang w:eastAsia="ru-RU"/>
        </w:rPr>
        <w:t xml:space="preserve">вильно выполненное задание – 14 </w:t>
      </w:r>
      <w:r w:rsidRPr="00027650">
        <w:rPr>
          <w:color w:val="000000"/>
          <w:sz w:val="24"/>
          <w:szCs w:val="24"/>
          <w:lang w:eastAsia="ru-RU"/>
        </w:rPr>
        <w:t>баллов, при этом:</w:t>
      </w:r>
    </w:p>
    <w:p w:rsidR="001366C7" w:rsidRPr="00027650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>внесенный пример</w:t>
      </w:r>
      <w:r w:rsidRPr="00027650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начисляется по 2</w:t>
      </w:r>
      <w:r w:rsidRPr="00027650">
        <w:rPr>
          <w:color w:val="000000"/>
          <w:sz w:val="24"/>
          <w:szCs w:val="24"/>
          <w:lang w:eastAsia="ru-RU"/>
        </w:rPr>
        <w:t xml:space="preserve"> балла;</w:t>
      </w:r>
    </w:p>
    <w:p w:rsidR="001366C7" w:rsidRPr="00071455" w:rsidRDefault="001366C7" w:rsidP="00027650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27650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1366C7" w:rsidRDefault="001366C7" w:rsidP="00027650">
      <w:pPr>
        <w:pStyle w:val="BodyText"/>
        <w:spacing w:before="11"/>
        <w:rPr>
          <w:b/>
          <w:sz w:val="31"/>
        </w:rPr>
      </w:pPr>
    </w:p>
    <w:p w:rsidR="001366C7" w:rsidRDefault="001366C7" w:rsidP="00027650">
      <w:pPr>
        <w:pStyle w:val="BodyText"/>
        <w:spacing w:before="11"/>
        <w:rPr>
          <w:b/>
          <w:sz w:val="31"/>
        </w:rPr>
      </w:pPr>
    </w:p>
    <w:p w:rsidR="001366C7" w:rsidRDefault="001366C7" w:rsidP="00027650">
      <w:pPr>
        <w:pStyle w:val="BodyText"/>
        <w:spacing w:before="11"/>
        <w:rPr>
          <w:b/>
          <w:sz w:val="31"/>
        </w:rPr>
      </w:pPr>
    </w:p>
    <w:p w:rsidR="001366C7" w:rsidRDefault="001366C7" w:rsidP="00027650">
      <w:pPr>
        <w:pStyle w:val="BodyText"/>
        <w:spacing w:before="11"/>
        <w:rPr>
          <w:b/>
          <w:sz w:val="31"/>
        </w:rPr>
      </w:pPr>
    </w:p>
    <w:p w:rsidR="001366C7" w:rsidRDefault="001366C7" w:rsidP="00027650">
      <w:pPr>
        <w:pStyle w:val="BodyText"/>
        <w:spacing w:before="11"/>
        <w:rPr>
          <w:b/>
          <w:sz w:val="31"/>
        </w:rPr>
      </w:pPr>
    </w:p>
    <w:p w:rsidR="001366C7" w:rsidRDefault="001366C7" w:rsidP="00C066AC">
      <w:pPr>
        <w:pStyle w:val="BodyText"/>
        <w:keepNext/>
        <w:rPr>
          <w:sz w:val="28"/>
        </w:rPr>
      </w:pPr>
    </w:p>
    <w:p w:rsidR="001366C7" w:rsidRDefault="001366C7" w:rsidP="00C066AC">
      <w:pPr>
        <w:pStyle w:val="BodyText"/>
        <w:keepNext/>
        <w:rPr>
          <w:sz w:val="28"/>
        </w:rPr>
      </w:pPr>
    </w:p>
    <w:p w:rsidR="001366C7" w:rsidRDefault="001366C7" w:rsidP="00C066AC">
      <w:pPr>
        <w:pStyle w:val="Heading11"/>
        <w:keepNext/>
        <w:ind w:left="427" w:right="313"/>
        <w:jc w:val="center"/>
      </w:pPr>
      <w:r>
        <w:t>МОДУЛЬ 2</w:t>
      </w:r>
    </w:p>
    <w:p w:rsidR="001366C7" w:rsidRDefault="001366C7" w:rsidP="00C066AC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1366C7" w:rsidRDefault="001366C7" w:rsidP="00DE7F20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1366C7" w:rsidRDefault="001366C7" w:rsidP="00DE7F20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1366C7" w:rsidTr="0001017C">
        <w:trPr>
          <w:trHeight w:val="412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Номер</w:t>
            </w:r>
            <w:r w:rsidRPr="0001017C">
              <w:rPr>
                <w:b/>
                <w:spacing w:val="-1"/>
                <w:sz w:val="24"/>
              </w:rPr>
              <w:t xml:space="preserve"> </w:t>
            </w:r>
            <w:r w:rsidRPr="0001017C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5</w:t>
            </w:r>
          </w:p>
        </w:tc>
      </w:tr>
      <w:tr w:rsidR="001366C7" w:rsidTr="0001017C">
        <w:trPr>
          <w:trHeight w:val="414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01017C">
              <w:rPr>
                <w:sz w:val="24"/>
              </w:rPr>
              <w:t>Верный</w:t>
            </w:r>
            <w:r w:rsidRPr="0001017C">
              <w:rPr>
                <w:spacing w:val="-3"/>
                <w:sz w:val="24"/>
              </w:rPr>
              <w:t xml:space="preserve"> </w:t>
            </w:r>
            <w:r w:rsidRPr="0001017C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416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1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82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е</w:t>
            </w:r>
          </w:p>
        </w:tc>
      </w:tr>
      <w:tr w:rsidR="001366C7" w:rsidTr="0001017C">
        <w:trPr>
          <w:trHeight w:val="414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Номер</w:t>
            </w:r>
            <w:r w:rsidRPr="0001017C">
              <w:rPr>
                <w:b/>
                <w:spacing w:val="-1"/>
                <w:sz w:val="24"/>
              </w:rPr>
              <w:t xml:space="preserve"> </w:t>
            </w:r>
            <w:r w:rsidRPr="0001017C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10</w:t>
            </w:r>
          </w:p>
        </w:tc>
      </w:tr>
      <w:tr w:rsidR="001366C7" w:rsidTr="0001017C">
        <w:trPr>
          <w:trHeight w:val="412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01017C">
              <w:rPr>
                <w:sz w:val="24"/>
              </w:rPr>
              <w:t>Верный</w:t>
            </w:r>
            <w:r w:rsidRPr="0001017C">
              <w:rPr>
                <w:spacing w:val="-3"/>
                <w:sz w:val="24"/>
              </w:rPr>
              <w:t xml:space="preserve"> </w:t>
            </w:r>
            <w:r w:rsidRPr="0001017C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в, г, д</w:t>
            </w:r>
          </w:p>
        </w:tc>
        <w:tc>
          <w:tcPr>
            <w:tcW w:w="1416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1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</w:tr>
      <w:tr w:rsidR="001366C7" w:rsidTr="0001017C">
        <w:trPr>
          <w:trHeight w:val="414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Номер</w:t>
            </w:r>
            <w:r w:rsidRPr="0001017C">
              <w:rPr>
                <w:b/>
                <w:spacing w:val="-1"/>
                <w:sz w:val="24"/>
              </w:rPr>
              <w:t xml:space="preserve"> </w:t>
            </w:r>
            <w:r w:rsidRPr="0001017C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15</w:t>
            </w:r>
          </w:p>
        </w:tc>
      </w:tr>
      <w:tr w:rsidR="001366C7" w:rsidTr="0001017C">
        <w:trPr>
          <w:trHeight w:val="414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01017C">
              <w:rPr>
                <w:sz w:val="24"/>
              </w:rPr>
              <w:t>Верный</w:t>
            </w:r>
            <w:r w:rsidRPr="0001017C">
              <w:rPr>
                <w:spacing w:val="-3"/>
                <w:sz w:val="24"/>
              </w:rPr>
              <w:t xml:space="preserve"> </w:t>
            </w:r>
            <w:r w:rsidRPr="0001017C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1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в</w:t>
            </w:r>
          </w:p>
        </w:tc>
      </w:tr>
      <w:tr w:rsidR="001366C7" w:rsidTr="0001017C">
        <w:trPr>
          <w:trHeight w:val="412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Номер</w:t>
            </w:r>
            <w:r w:rsidRPr="0001017C">
              <w:rPr>
                <w:b/>
                <w:spacing w:val="-1"/>
                <w:sz w:val="24"/>
              </w:rPr>
              <w:t xml:space="preserve"> </w:t>
            </w:r>
            <w:r w:rsidRPr="0001017C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20</w:t>
            </w:r>
          </w:p>
        </w:tc>
      </w:tr>
      <w:tr w:rsidR="001366C7" w:rsidTr="0001017C">
        <w:trPr>
          <w:trHeight w:val="414"/>
        </w:trPr>
        <w:tc>
          <w:tcPr>
            <w:tcW w:w="2377" w:type="dxa"/>
            <w:shd w:val="clear" w:color="auto" w:fill="BEBEBE"/>
          </w:tcPr>
          <w:p w:rsidR="001366C7" w:rsidRPr="0001017C" w:rsidRDefault="001366C7" w:rsidP="0001017C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01017C">
              <w:rPr>
                <w:sz w:val="24"/>
              </w:rPr>
              <w:t>Верный</w:t>
            </w:r>
            <w:r w:rsidRPr="0001017C">
              <w:rPr>
                <w:spacing w:val="-3"/>
                <w:sz w:val="24"/>
              </w:rPr>
              <w:t xml:space="preserve"> </w:t>
            </w:r>
            <w:r w:rsidRPr="0001017C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0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61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1366C7" w:rsidRPr="0001017C" w:rsidRDefault="001366C7" w:rsidP="0001017C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01017C">
              <w:rPr>
                <w:bCs/>
                <w:sz w:val="24"/>
                <w:szCs w:val="24"/>
              </w:rPr>
              <w:t>б</w:t>
            </w:r>
          </w:p>
        </w:tc>
      </w:tr>
    </w:tbl>
    <w:p w:rsidR="001366C7" w:rsidRPr="00280A68" w:rsidRDefault="001366C7" w:rsidP="00C066AC">
      <w:pPr>
        <w:keepNext/>
        <w:ind w:left="2832" w:firstLine="708"/>
        <w:jc w:val="both"/>
        <w:rPr>
          <w:b/>
          <w:sz w:val="24"/>
          <w:szCs w:val="24"/>
        </w:rPr>
      </w:pPr>
    </w:p>
    <w:p w:rsidR="001366C7" w:rsidRPr="00D8339B" w:rsidRDefault="001366C7" w:rsidP="00C066AC">
      <w:pPr>
        <w:keepNext/>
        <w:widowControl/>
        <w:autoSpaceDE/>
        <w:autoSpaceDN/>
        <w:jc w:val="both"/>
        <w:rPr>
          <w:b/>
          <w:sz w:val="24"/>
          <w:szCs w:val="24"/>
          <w:highlight w:val="yellow"/>
          <w:lang w:eastAsia="ru-RU"/>
        </w:rPr>
      </w:pPr>
    </w:p>
    <w:p w:rsidR="001366C7" w:rsidRDefault="001366C7" w:rsidP="00C066AC">
      <w:pPr>
        <w:pStyle w:val="BodyText"/>
        <w:keepNext/>
        <w:rPr>
          <w:b/>
          <w:sz w:val="36"/>
        </w:rPr>
      </w:pPr>
    </w:p>
    <w:p w:rsidR="001366C7" w:rsidRDefault="001366C7" w:rsidP="00C066AC">
      <w:pPr>
        <w:pStyle w:val="BodyText"/>
        <w:keepNext/>
        <w:spacing w:before="1"/>
        <w:rPr>
          <w:sz w:val="28"/>
        </w:rPr>
      </w:pPr>
    </w:p>
    <w:p w:rsidR="001366C7" w:rsidRDefault="001366C7" w:rsidP="00C066AC">
      <w:pPr>
        <w:pStyle w:val="Heading11"/>
        <w:keepNext/>
        <w:spacing w:before="1"/>
        <w:ind w:left="428" w:right="312"/>
        <w:jc w:val="center"/>
      </w:pPr>
      <w:r>
        <w:rPr>
          <w:spacing w:val="-4"/>
        </w:rPr>
        <w:t>Итоговая</w:t>
      </w:r>
      <w:r>
        <w:rPr>
          <w:spacing w:val="-10"/>
        </w:rPr>
        <w:t xml:space="preserve"> </w:t>
      </w:r>
      <w:r>
        <w:rPr>
          <w:spacing w:val="-4"/>
        </w:rPr>
        <w:t>оценка</w:t>
      </w:r>
      <w:r>
        <w:rPr>
          <w:spacing w:val="-10"/>
        </w:rPr>
        <w:t xml:space="preserve"> </w:t>
      </w:r>
      <w:r>
        <w:rPr>
          <w:spacing w:val="-4"/>
        </w:rPr>
        <w:t>за</w:t>
      </w:r>
      <w:r>
        <w:rPr>
          <w:spacing w:val="-10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  <w:r>
        <w:rPr>
          <w:spacing w:val="-11"/>
        </w:rPr>
        <w:t xml:space="preserve"> </w:t>
      </w:r>
      <w:r>
        <w:rPr>
          <w:spacing w:val="-3"/>
        </w:rPr>
        <w:t>теоретического</w:t>
      </w:r>
      <w:r>
        <w:rPr>
          <w:spacing w:val="-12"/>
        </w:rPr>
        <w:t xml:space="preserve"> </w:t>
      </w:r>
      <w:r>
        <w:rPr>
          <w:spacing w:val="-3"/>
        </w:rPr>
        <w:t>тура</w:t>
      </w:r>
    </w:p>
    <w:p w:rsidR="001366C7" w:rsidRDefault="001366C7" w:rsidP="00C066AC">
      <w:pPr>
        <w:pStyle w:val="BodyText"/>
        <w:keepNext/>
        <w:rPr>
          <w:b/>
          <w:sz w:val="20"/>
        </w:rPr>
      </w:pPr>
    </w:p>
    <w:p w:rsidR="001366C7" w:rsidRDefault="001366C7" w:rsidP="00C066AC">
      <w:pPr>
        <w:pStyle w:val="BodyText"/>
        <w:keepNext/>
        <w:spacing w:before="4"/>
        <w:rPr>
          <w:b/>
          <w:sz w:val="11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974"/>
        <w:gridCol w:w="975"/>
        <w:gridCol w:w="974"/>
        <w:gridCol w:w="972"/>
        <w:gridCol w:w="974"/>
        <w:gridCol w:w="974"/>
        <w:gridCol w:w="929"/>
        <w:gridCol w:w="1058"/>
        <w:gridCol w:w="1051"/>
      </w:tblGrid>
      <w:tr w:rsidR="001366C7" w:rsidTr="0001017C">
        <w:trPr>
          <w:trHeight w:val="412"/>
        </w:trPr>
        <w:tc>
          <w:tcPr>
            <w:tcW w:w="7744" w:type="dxa"/>
            <w:gridSpan w:val="8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2971" w:right="2959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Номера заданий</w:t>
            </w:r>
          </w:p>
        </w:tc>
        <w:tc>
          <w:tcPr>
            <w:tcW w:w="1058" w:type="dxa"/>
            <w:vMerge w:val="restart"/>
          </w:tcPr>
          <w:p w:rsidR="001366C7" w:rsidRPr="0001017C" w:rsidRDefault="001366C7" w:rsidP="0001017C">
            <w:pPr>
              <w:pStyle w:val="TableParagraph"/>
              <w:keepNext/>
              <w:spacing w:before="162"/>
              <w:ind w:left="189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Тесты</w:t>
            </w:r>
          </w:p>
        </w:tc>
        <w:tc>
          <w:tcPr>
            <w:tcW w:w="1051" w:type="dxa"/>
            <w:vMerge w:val="restart"/>
          </w:tcPr>
          <w:p w:rsidR="001366C7" w:rsidRPr="0001017C" w:rsidRDefault="001366C7" w:rsidP="0001017C">
            <w:pPr>
              <w:pStyle w:val="TableParagraph"/>
              <w:keepNext/>
              <w:spacing w:before="162"/>
              <w:ind w:left="199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Итого</w:t>
            </w:r>
          </w:p>
        </w:tc>
      </w:tr>
      <w:tr w:rsidR="001366C7" w:rsidTr="0001017C">
        <w:trPr>
          <w:trHeight w:val="318"/>
        </w:trPr>
        <w:tc>
          <w:tcPr>
            <w:tcW w:w="972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right="415"/>
              <w:jc w:val="right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1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left="424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2</w:t>
            </w:r>
          </w:p>
        </w:tc>
        <w:tc>
          <w:tcPr>
            <w:tcW w:w="975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left="10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3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left="5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4</w:t>
            </w:r>
          </w:p>
        </w:tc>
        <w:tc>
          <w:tcPr>
            <w:tcW w:w="972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left="425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5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right="413"/>
              <w:jc w:val="right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6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before="18"/>
              <w:ind w:left="428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7</w:t>
            </w:r>
          </w:p>
        </w:tc>
        <w:tc>
          <w:tcPr>
            <w:tcW w:w="929" w:type="dxa"/>
          </w:tcPr>
          <w:p w:rsidR="001366C7" w:rsidRPr="0001017C" w:rsidRDefault="001366C7" w:rsidP="0001017C">
            <w:pPr>
              <w:pStyle w:val="TableParagraph"/>
              <w:keepNext/>
              <w:spacing w:line="270" w:lineRule="exact"/>
              <w:ind w:right="392"/>
              <w:jc w:val="right"/>
              <w:rPr>
                <w:sz w:val="24"/>
              </w:rPr>
            </w:pPr>
            <w:r w:rsidRPr="0001017C">
              <w:rPr>
                <w:sz w:val="24"/>
              </w:rPr>
              <w:t>8</w:t>
            </w:r>
          </w:p>
        </w:tc>
        <w:tc>
          <w:tcPr>
            <w:tcW w:w="1058" w:type="dxa"/>
            <w:vMerge/>
            <w:tcBorders>
              <w:top w:val="nil"/>
            </w:tcBorders>
          </w:tcPr>
          <w:p w:rsidR="001366C7" w:rsidRPr="0001017C" w:rsidRDefault="001366C7" w:rsidP="0001017C">
            <w:pPr>
              <w:keepNext/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1366C7" w:rsidRPr="0001017C" w:rsidRDefault="001366C7" w:rsidP="0001017C">
            <w:pPr>
              <w:keepNext/>
              <w:rPr>
                <w:sz w:val="2"/>
                <w:szCs w:val="2"/>
              </w:rPr>
            </w:pPr>
          </w:p>
        </w:tc>
      </w:tr>
      <w:tr w:rsidR="001366C7" w:rsidTr="0001017C">
        <w:trPr>
          <w:trHeight w:val="755"/>
        </w:trPr>
        <w:tc>
          <w:tcPr>
            <w:tcW w:w="9853" w:type="dxa"/>
            <w:gridSpan w:val="10"/>
          </w:tcPr>
          <w:p w:rsidR="001366C7" w:rsidRPr="0001017C" w:rsidRDefault="001366C7" w:rsidP="0001017C">
            <w:pPr>
              <w:pStyle w:val="TableParagraph"/>
              <w:keepNext/>
              <w:spacing w:before="8"/>
              <w:rPr>
                <w:b/>
                <w:sz w:val="20"/>
              </w:rPr>
            </w:pPr>
          </w:p>
          <w:p w:rsidR="001366C7" w:rsidRPr="0001017C" w:rsidRDefault="001366C7" w:rsidP="0001017C">
            <w:pPr>
              <w:pStyle w:val="TableParagraph"/>
              <w:keepNext/>
              <w:spacing w:before="1"/>
              <w:ind w:left="3267" w:right="325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Максимальный</w:t>
            </w:r>
            <w:r w:rsidRPr="0001017C">
              <w:rPr>
                <w:b/>
                <w:spacing w:val="-3"/>
                <w:sz w:val="24"/>
              </w:rPr>
              <w:t xml:space="preserve"> </w:t>
            </w:r>
            <w:r w:rsidRPr="0001017C">
              <w:rPr>
                <w:b/>
                <w:sz w:val="24"/>
              </w:rPr>
              <w:t>балл</w:t>
            </w:r>
          </w:p>
        </w:tc>
      </w:tr>
      <w:tr w:rsidR="001366C7" w:rsidTr="0001017C">
        <w:trPr>
          <w:trHeight w:val="414"/>
        </w:trPr>
        <w:tc>
          <w:tcPr>
            <w:tcW w:w="972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right="3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5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4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44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72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4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29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058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90" w:right="378"/>
              <w:jc w:val="center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60</w:t>
            </w:r>
          </w:p>
        </w:tc>
        <w:tc>
          <w:tcPr>
            <w:tcW w:w="1051" w:type="dxa"/>
          </w:tcPr>
          <w:p w:rsidR="001366C7" w:rsidRPr="0001017C" w:rsidRDefault="001366C7" w:rsidP="0001017C">
            <w:pPr>
              <w:pStyle w:val="TableParagraph"/>
              <w:keepNext/>
              <w:spacing w:line="275" w:lineRule="exact"/>
              <w:ind w:left="345"/>
              <w:rPr>
                <w:b/>
                <w:sz w:val="24"/>
              </w:rPr>
            </w:pPr>
            <w:r w:rsidRPr="0001017C">
              <w:rPr>
                <w:b/>
                <w:sz w:val="24"/>
              </w:rPr>
              <w:t>200</w:t>
            </w:r>
          </w:p>
        </w:tc>
      </w:tr>
    </w:tbl>
    <w:p w:rsidR="001366C7" w:rsidRDefault="001366C7" w:rsidP="00C066AC">
      <w:pPr>
        <w:keepNext/>
      </w:pPr>
    </w:p>
    <w:sectPr w:rsidR="001366C7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6C7" w:rsidRDefault="001366C7" w:rsidP="00BD0732">
      <w:r>
        <w:separator/>
      </w:r>
    </w:p>
  </w:endnote>
  <w:endnote w:type="continuationSeparator" w:id="0">
    <w:p w:rsidR="001366C7" w:rsidRDefault="001366C7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6C7" w:rsidRDefault="001366C7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1366C7" w:rsidRDefault="001366C7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6C7" w:rsidRDefault="001366C7" w:rsidP="00BD0732">
      <w:r>
        <w:separator/>
      </w:r>
    </w:p>
  </w:footnote>
  <w:footnote w:type="continuationSeparator" w:id="0">
    <w:p w:rsidR="001366C7" w:rsidRDefault="001366C7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451659"/>
    <w:multiLevelType w:val="hybridMultilevel"/>
    <w:tmpl w:val="F1A0179A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6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8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10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117BFA"/>
    <w:multiLevelType w:val="hybridMultilevel"/>
    <w:tmpl w:val="FAF04DAC"/>
    <w:lvl w:ilvl="0" w:tplc="0419000F">
      <w:start w:val="1"/>
      <w:numFmt w:val="decimal"/>
      <w:lvlText w:val="%1."/>
      <w:lvlJc w:val="left"/>
      <w:pPr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2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3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6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7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9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20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21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2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12"/>
  </w:num>
  <w:num w:numId="5">
    <w:abstractNumId w:val="19"/>
  </w:num>
  <w:num w:numId="6">
    <w:abstractNumId w:val="21"/>
  </w:num>
  <w:num w:numId="7">
    <w:abstractNumId w:val="9"/>
  </w:num>
  <w:num w:numId="8">
    <w:abstractNumId w:val="20"/>
  </w:num>
  <w:num w:numId="9">
    <w:abstractNumId w:val="15"/>
  </w:num>
  <w:num w:numId="10">
    <w:abstractNumId w:val="18"/>
  </w:num>
  <w:num w:numId="11">
    <w:abstractNumId w:val="7"/>
  </w:num>
  <w:num w:numId="12">
    <w:abstractNumId w:val="14"/>
  </w:num>
  <w:num w:numId="13">
    <w:abstractNumId w:val="2"/>
  </w:num>
  <w:num w:numId="14">
    <w:abstractNumId w:val="4"/>
  </w:num>
  <w:num w:numId="15">
    <w:abstractNumId w:val="17"/>
  </w:num>
  <w:num w:numId="16">
    <w:abstractNumId w:val="6"/>
  </w:num>
  <w:num w:numId="17">
    <w:abstractNumId w:val="1"/>
  </w:num>
  <w:num w:numId="18">
    <w:abstractNumId w:val="22"/>
  </w:num>
  <w:num w:numId="19">
    <w:abstractNumId w:val="3"/>
  </w:num>
  <w:num w:numId="20">
    <w:abstractNumId w:val="10"/>
  </w:num>
  <w:num w:numId="21">
    <w:abstractNumId w:val="8"/>
  </w:num>
  <w:num w:numId="22">
    <w:abstractNumId w:val="1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1017C"/>
    <w:rsid w:val="000201E3"/>
    <w:rsid w:val="00027650"/>
    <w:rsid w:val="00071455"/>
    <w:rsid w:val="00094D9A"/>
    <w:rsid w:val="000D3A03"/>
    <w:rsid w:val="0013439F"/>
    <w:rsid w:val="001366C7"/>
    <w:rsid w:val="00155DA3"/>
    <w:rsid w:val="00164C7B"/>
    <w:rsid w:val="00177867"/>
    <w:rsid w:val="00192B41"/>
    <w:rsid w:val="00196754"/>
    <w:rsid w:val="001B4131"/>
    <w:rsid w:val="001D01F6"/>
    <w:rsid w:val="0020748D"/>
    <w:rsid w:val="002650E6"/>
    <w:rsid w:val="00280A68"/>
    <w:rsid w:val="002820FB"/>
    <w:rsid w:val="00296EC1"/>
    <w:rsid w:val="002C5F11"/>
    <w:rsid w:val="00320631"/>
    <w:rsid w:val="00354326"/>
    <w:rsid w:val="003775A9"/>
    <w:rsid w:val="00381848"/>
    <w:rsid w:val="003904F5"/>
    <w:rsid w:val="00403FBF"/>
    <w:rsid w:val="00426D25"/>
    <w:rsid w:val="004415A4"/>
    <w:rsid w:val="00444509"/>
    <w:rsid w:val="00445E5C"/>
    <w:rsid w:val="0048427D"/>
    <w:rsid w:val="004C7D32"/>
    <w:rsid w:val="004F3ADE"/>
    <w:rsid w:val="00506012"/>
    <w:rsid w:val="00513958"/>
    <w:rsid w:val="0059771C"/>
    <w:rsid w:val="005A0DD0"/>
    <w:rsid w:val="005A3D4A"/>
    <w:rsid w:val="005B0F9E"/>
    <w:rsid w:val="005B68F0"/>
    <w:rsid w:val="005C2579"/>
    <w:rsid w:val="00605F75"/>
    <w:rsid w:val="00627EE4"/>
    <w:rsid w:val="00644D0A"/>
    <w:rsid w:val="00651858"/>
    <w:rsid w:val="006566C4"/>
    <w:rsid w:val="006B14D4"/>
    <w:rsid w:val="006E38B1"/>
    <w:rsid w:val="0071170C"/>
    <w:rsid w:val="00735184"/>
    <w:rsid w:val="00745068"/>
    <w:rsid w:val="00765327"/>
    <w:rsid w:val="007819DB"/>
    <w:rsid w:val="0079374B"/>
    <w:rsid w:val="007A25F3"/>
    <w:rsid w:val="007D4B5D"/>
    <w:rsid w:val="00840061"/>
    <w:rsid w:val="00855A16"/>
    <w:rsid w:val="0086112E"/>
    <w:rsid w:val="00865894"/>
    <w:rsid w:val="00902949"/>
    <w:rsid w:val="009213A4"/>
    <w:rsid w:val="00937A7D"/>
    <w:rsid w:val="00937CE4"/>
    <w:rsid w:val="009412DD"/>
    <w:rsid w:val="00956F5E"/>
    <w:rsid w:val="00972CA3"/>
    <w:rsid w:val="00976455"/>
    <w:rsid w:val="00986AC9"/>
    <w:rsid w:val="009C3E9A"/>
    <w:rsid w:val="009E03F5"/>
    <w:rsid w:val="00A17C62"/>
    <w:rsid w:val="00A25CB8"/>
    <w:rsid w:val="00A40BA2"/>
    <w:rsid w:val="00A62A2E"/>
    <w:rsid w:val="00B0535F"/>
    <w:rsid w:val="00B31ED5"/>
    <w:rsid w:val="00B62A4A"/>
    <w:rsid w:val="00B72950"/>
    <w:rsid w:val="00BA6D92"/>
    <w:rsid w:val="00BD0732"/>
    <w:rsid w:val="00BE08F2"/>
    <w:rsid w:val="00C04DF2"/>
    <w:rsid w:val="00C066AC"/>
    <w:rsid w:val="00C07947"/>
    <w:rsid w:val="00C144F6"/>
    <w:rsid w:val="00C3703B"/>
    <w:rsid w:val="00C915A0"/>
    <w:rsid w:val="00CC4D78"/>
    <w:rsid w:val="00CF17BA"/>
    <w:rsid w:val="00D36B85"/>
    <w:rsid w:val="00D46E01"/>
    <w:rsid w:val="00D8339B"/>
    <w:rsid w:val="00D95945"/>
    <w:rsid w:val="00DA7F06"/>
    <w:rsid w:val="00DE7F20"/>
    <w:rsid w:val="00E50971"/>
    <w:rsid w:val="00E70410"/>
    <w:rsid w:val="00E80533"/>
    <w:rsid w:val="00E96AF7"/>
    <w:rsid w:val="00EA2605"/>
    <w:rsid w:val="00EA30AB"/>
    <w:rsid w:val="00ED21EC"/>
    <w:rsid w:val="00EE0A1A"/>
    <w:rsid w:val="00EE0EA9"/>
    <w:rsid w:val="00F3149C"/>
    <w:rsid w:val="00F37F01"/>
    <w:rsid w:val="00F560BC"/>
    <w:rsid w:val="00FA556C"/>
    <w:rsid w:val="00FA6711"/>
    <w:rsid w:val="00FC7683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3775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E96AF7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9C3E9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6</Pages>
  <Words>1148</Words>
  <Characters>6544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60</cp:revision>
  <dcterms:created xsi:type="dcterms:W3CDTF">2023-11-27T08:26:00Z</dcterms:created>
  <dcterms:modified xsi:type="dcterms:W3CDTF">2024-11-23T11:16:00Z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